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9B85E"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7FE2C908"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3A4744C6"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5B2625FC"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618C2E61"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59DC266A"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6DBA8EEA"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2909A21E"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719D1D28"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33747394"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1582CBE9"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55D566A3"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76CF4F82"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0A2A1555"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0B810EF6"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7127A5D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19131FD3"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0DB8A3F8"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7F770B0D"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14EFE723"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5282F577"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050FC893"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498E69EC"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77825740"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requirements or does it have to be an SBE specifically? </w:t>
      </w:r>
    </w:p>
    <w:p w14:paraId="5E5A2E41"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provided,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44AD6521"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4B0D83F2" w14:textId="77777777" w:rsidR="00284ED4" w:rsidRDefault="00284ED4" w:rsidP="00284ED4">
      <w:pPr>
        <w:jc w:val="center"/>
        <w:rPr>
          <w:rFonts w:ascii="Arial" w:eastAsia="Calibri" w:hAnsi="Arial" w:cs="Arial"/>
          <w:b/>
          <w:bCs/>
          <w:sz w:val="21"/>
          <w:szCs w:val="21"/>
        </w:rPr>
      </w:pPr>
    </w:p>
    <w:p w14:paraId="608BB666"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6AE15EF0"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63040F00"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2DC06FE8"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4A91E941"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5AAE3183"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67AE52B1"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25A743EB" w14:textId="77777777" w:rsidR="00441FA2" w:rsidRDefault="00441FA2" w:rsidP="00284ED4">
      <w:pPr>
        <w:tabs>
          <w:tab w:val="left" w:pos="-900"/>
        </w:tabs>
        <w:ind w:left="-810"/>
        <w:contextualSpacing/>
        <w:rPr>
          <w:rFonts w:ascii="Arial" w:eastAsia="Calibri" w:hAnsi="Arial" w:cs="Arial"/>
          <w:sz w:val="21"/>
          <w:szCs w:val="21"/>
        </w:rPr>
      </w:pPr>
    </w:p>
    <w:p w14:paraId="1CE54C44"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23AB8188"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0594F40F" w14:textId="77777777" w:rsidR="005F6A37" w:rsidRDefault="005F6A37" w:rsidP="00973D4F">
      <w:pPr>
        <w:tabs>
          <w:tab w:val="left" w:pos="-900"/>
        </w:tabs>
        <w:ind w:left="-720"/>
        <w:contextualSpacing/>
        <w:rPr>
          <w:rFonts w:ascii="Arial" w:eastAsia="Calibri" w:hAnsi="Arial" w:cs="Arial"/>
          <w:sz w:val="21"/>
          <w:szCs w:val="21"/>
        </w:rPr>
      </w:pPr>
    </w:p>
    <w:p w14:paraId="3E639906"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0DF25027"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23F99AE5"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39B81BE8"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67136F84"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lastRenderedPageBreak/>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6FAA0BCB"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54E59BC5" w14:textId="77777777" w:rsidTr="006F7020">
        <w:tc>
          <w:tcPr>
            <w:tcW w:w="10188" w:type="dxa"/>
            <w:shd w:val="clear" w:color="auto" w:fill="BFBFBF"/>
            <w:vAlign w:val="center"/>
          </w:tcPr>
          <w:p w14:paraId="699359B6"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49A2841A" w14:textId="77777777" w:rsidTr="006F7020">
        <w:trPr>
          <w:trHeight w:val="2147"/>
        </w:trPr>
        <w:tc>
          <w:tcPr>
            <w:tcW w:w="10188" w:type="dxa"/>
            <w:shd w:val="clear" w:color="auto" w:fill="auto"/>
          </w:tcPr>
          <w:p w14:paraId="0795A9B0"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2A1E895C" w14:textId="77777777" w:rsidTr="006F7020">
              <w:trPr>
                <w:trHeight w:val="288"/>
              </w:trPr>
              <w:tc>
                <w:tcPr>
                  <w:tcW w:w="4135" w:type="dxa"/>
                  <w:shd w:val="clear" w:color="auto" w:fill="auto"/>
                  <w:vAlign w:val="center"/>
                </w:tcPr>
                <w:p w14:paraId="139B859B"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5061356B"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3C4B26DC"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0D2E05EF" w14:textId="77777777" w:rsidTr="006F7020">
              <w:trPr>
                <w:trHeight w:val="288"/>
              </w:trPr>
              <w:tc>
                <w:tcPr>
                  <w:tcW w:w="5305" w:type="dxa"/>
                  <w:gridSpan w:val="2"/>
                  <w:shd w:val="clear" w:color="auto" w:fill="auto"/>
                  <w:vAlign w:val="center"/>
                </w:tcPr>
                <w:p w14:paraId="7088542D"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391246AC"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544A4483" w14:textId="77777777" w:rsidTr="006F7020">
              <w:trPr>
                <w:gridAfter w:val="1"/>
                <w:wAfter w:w="612" w:type="dxa"/>
                <w:trHeight w:val="288"/>
              </w:trPr>
              <w:tc>
                <w:tcPr>
                  <w:tcW w:w="5305" w:type="dxa"/>
                  <w:gridSpan w:val="2"/>
                  <w:shd w:val="clear" w:color="auto" w:fill="auto"/>
                  <w:vAlign w:val="center"/>
                </w:tcPr>
                <w:p w14:paraId="39A6664F"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3FAFBF4A"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0630E654" w14:textId="77777777" w:rsidTr="006F7020">
              <w:trPr>
                <w:trHeight w:val="288"/>
              </w:trPr>
              <w:tc>
                <w:tcPr>
                  <w:tcW w:w="9957" w:type="dxa"/>
                  <w:gridSpan w:val="5"/>
                  <w:shd w:val="clear" w:color="auto" w:fill="auto"/>
                  <w:vAlign w:val="center"/>
                </w:tcPr>
                <w:p w14:paraId="40332C22"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734E4544" w14:textId="77777777" w:rsidTr="006F7020">
              <w:trPr>
                <w:trHeight w:val="288"/>
              </w:trPr>
              <w:tc>
                <w:tcPr>
                  <w:tcW w:w="5125" w:type="dxa"/>
                  <w:gridSpan w:val="2"/>
                  <w:shd w:val="clear" w:color="auto" w:fill="auto"/>
                  <w:vAlign w:val="center"/>
                </w:tcPr>
                <w:p w14:paraId="1D00CD0E"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42C74FD4"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581A0A8E" w14:textId="77777777" w:rsidTr="006F7020">
              <w:trPr>
                <w:trHeight w:val="288"/>
              </w:trPr>
              <w:tc>
                <w:tcPr>
                  <w:tcW w:w="5125" w:type="dxa"/>
                  <w:gridSpan w:val="2"/>
                  <w:shd w:val="clear" w:color="auto" w:fill="auto"/>
                  <w:vAlign w:val="center"/>
                </w:tcPr>
                <w:p w14:paraId="1CC425F6"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2BF10358"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625148DF" w14:textId="77777777" w:rsidTr="006F7020">
              <w:trPr>
                <w:trHeight w:val="288"/>
              </w:trPr>
              <w:tc>
                <w:tcPr>
                  <w:tcW w:w="9957" w:type="dxa"/>
                  <w:gridSpan w:val="5"/>
                  <w:shd w:val="clear" w:color="auto" w:fill="auto"/>
                  <w:vAlign w:val="center"/>
                </w:tcPr>
                <w:p w14:paraId="7A13BD47"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63658B6B" w14:textId="77777777" w:rsidR="006C15CB" w:rsidRPr="006F7020" w:rsidRDefault="006C15CB" w:rsidP="006F7020">
            <w:pPr>
              <w:tabs>
                <w:tab w:val="left" w:pos="1175"/>
              </w:tabs>
              <w:contextualSpacing/>
              <w:rPr>
                <w:rFonts w:ascii="Arial" w:eastAsia="Calibri" w:hAnsi="Arial" w:cs="Arial"/>
                <w:b/>
                <w:sz w:val="16"/>
                <w:szCs w:val="16"/>
              </w:rPr>
            </w:pPr>
          </w:p>
        </w:tc>
      </w:tr>
    </w:tbl>
    <w:p w14:paraId="7AB2B96D"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1D85213A" w14:textId="77777777" w:rsidTr="006F7020">
        <w:tc>
          <w:tcPr>
            <w:tcW w:w="10188" w:type="dxa"/>
            <w:shd w:val="clear" w:color="auto" w:fill="BFBFBF"/>
            <w:vAlign w:val="center"/>
          </w:tcPr>
          <w:p w14:paraId="35807E96"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44B7D051" w14:textId="77777777" w:rsidTr="006F7020">
        <w:trPr>
          <w:trHeight w:val="2750"/>
        </w:trPr>
        <w:tc>
          <w:tcPr>
            <w:tcW w:w="10188" w:type="dxa"/>
            <w:shd w:val="clear" w:color="auto" w:fill="auto"/>
          </w:tcPr>
          <w:p w14:paraId="175874A8"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1684670B" w14:textId="77777777" w:rsidTr="006F7020">
              <w:trPr>
                <w:trHeight w:val="288"/>
              </w:trPr>
              <w:tc>
                <w:tcPr>
                  <w:tcW w:w="5125" w:type="dxa"/>
                  <w:shd w:val="clear" w:color="auto" w:fill="auto"/>
                  <w:vAlign w:val="center"/>
                </w:tcPr>
                <w:p w14:paraId="3780088E"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45D4F9EA"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1A1DB662" w14:textId="77777777" w:rsidTr="006F7020">
              <w:trPr>
                <w:trHeight w:val="288"/>
              </w:trPr>
              <w:tc>
                <w:tcPr>
                  <w:tcW w:w="5125" w:type="dxa"/>
                  <w:shd w:val="clear" w:color="auto" w:fill="auto"/>
                  <w:vAlign w:val="center"/>
                </w:tcPr>
                <w:p w14:paraId="7071CD1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58D5B8C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07E0945C" w14:textId="77777777" w:rsidTr="006F7020">
              <w:trPr>
                <w:trHeight w:val="288"/>
              </w:trPr>
              <w:tc>
                <w:tcPr>
                  <w:tcW w:w="5125" w:type="dxa"/>
                  <w:vMerge w:val="restart"/>
                  <w:shd w:val="clear" w:color="auto" w:fill="auto"/>
                  <w:vAlign w:val="center"/>
                </w:tcPr>
                <w:p w14:paraId="00EA8128"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3F698DC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4F721378"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6661BCA8"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A96A16" w:rsidRPr="006F7020">
                    <w:rPr>
                      <w:rFonts w:ascii="Arial" w:eastAsia="Calibri" w:hAnsi="Arial" w:cs="Arial"/>
                      <w:sz w:val="16"/>
                      <w:szCs w:val="16"/>
                      <w:u w:val="single"/>
                      <w:shd w:val="clear" w:color="auto" w:fill="BFBFBF"/>
                    </w:rPr>
                  </w:r>
                  <w:r w:rsidR="00A96A16" w:rsidRPr="006F7020">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4E8F5F9C"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6D53B0B2"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3EAE9260"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4A325480"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4C2DBC89" w14:textId="77777777" w:rsidTr="006F7020">
              <w:trPr>
                <w:trHeight w:val="288"/>
              </w:trPr>
              <w:tc>
                <w:tcPr>
                  <w:tcW w:w="5125" w:type="dxa"/>
                  <w:vMerge/>
                  <w:shd w:val="clear" w:color="auto" w:fill="auto"/>
                  <w:vAlign w:val="center"/>
                </w:tcPr>
                <w:p w14:paraId="4DA84970"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4C163A7C"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0BCE7700"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0AB7E736" w14:textId="77777777" w:rsidR="00270F89" w:rsidRPr="006F7020" w:rsidRDefault="00270F89" w:rsidP="003617FA">
                  <w:pPr>
                    <w:tabs>
                      <w:tab w:val="left" w:pos="1175"/>
                    </w:tabs>
                    <w:contextualSpacing/>
                    <w:rPr>
                      <w:rFonts w:ascii="Arial" w:eastAsia="Calibri" w:hAnsi="Arial" w:cs="Arial"/>
                      <w:sz w:val="16"/>
                      <w:szCs w:val="16"/>
                    </w:rPr>
                  </w:pPr>
                </w:p>
              </w:tc>
            </w:tr>
          </w:tbl>
          <w:p w14:paraId="11A6BD46" w14:textId="77777777" w:rsidR="00270F89" w:rsidRPr="006F7020" w:rsidRDefault="00270F89" w:rsidP="006F7020">
            <w:pPr>
              <w:tabs>
                <w:tab w:val="left" w:pos="1175"/>
              </w:tabs>
              <w:contextualSpacing/>
              <w:rPr>
                <w:rFonts w:ascii="Arial" w:eastAsia="Calibri" w:hAnsi="Arial" w:cs="Arial"/>
                <w:b/>
                <w:sz w:val="16"/>
                <w:szCs w:val="16"/>
              </w:rPr>
            </w:pPr>
          </w:p>
        </w:tc>
      </w:tr>
    </w:tbl>
    <w:p w14:paraId="5ABF7B81"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2411A32E" w14:textId="77777777" w:rsidTr="006F7020">
        <w:tc>
          <w:tcPr>
            <w:tcW w:w="10188" w:type="dxa"/>
            <w:shd w:val="clear" w:color="auto" w:fill="BFBFBF"/>
            <w:vAlign w:val="center"/>
          </w:tcPr>
          <w:p w14:paraId="7EF1FA06"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61C779A2" w14:textId="77777777" w:rsidTr="006F7020">
        <w:trPr>
          <w:trHeight w:val="2543"/>
        </w:trPr>
        <w:tc>
          <w:tcPr>
            <w:tcW w:w="10188" w:type="dxa"/>
            <w:shd w:val="clear" w:color="auto" w:fill="auto"/>
          </w:tcPr>
          <w:p w14:paraId="53ADDDDF"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4DFBBC21" w14:textId="77777777" w:rsidTr="006F7020">
              <w:tc>
                <w:tcPr>
                  <w:tcW w:w="9962" w:type="dxa"/>
                  <w:shd w:val="clear" w:color="auto" w:fill="auto"/>
                </w:tcPr>
                <w:p w14:paraId="50259CC3"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70BBA935" w14:textId="77777777" w:rsidTr="006F7020">
              <w:tc>
                <w:tcPr>
                  <w:tcW w:w="9962" w:type="dxa"/>
                  <w:shd w:val="clear" w:color="auto" w:fill="auto"/>
                  <w:vAlign w:val="center"/>
                </w:tcPr>
                <w:p w14:paraId="4D6D2F48"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Pr="00AB4B10">
                    <w:rPr>
                      <w:rFonts w:ascii="Arial" w:eastAsia="Calibri" w:hAnsi="Arial" w:cs="Arial"/>
                      <w:bCs/>
                      <w:sz w:val="16"/>
                      <w:szCs w:val="16"/>
                    </w:rPr>
                  </w:r>
                  <w:r w:rsidRPr="00AB4B10">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7AD71D48" w14:textId="77777777" w:rsidTr="006F7020">
              <w:tc>
                <w:tcPr>
                  <w:tcW w:w="9962" w:type="dxa"/>
                  <w:shd w:val="clear" w:color="auto" w:fill="auto"/>
                  <w:vAlign w:val="center"/>
                </w:tcPr>
                <w:p w14:paraId="6A573E1A"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Pr="00AB4B10">
                    <w:rPr>
                      <w:rFonts w:ascii="Arial" w:eastAsia="Calibri" w:hAnsi="Arial" w:cs="Arial"/>
                      <w:b/>
                      <w:sz w:val="16"/>
                      <w:szCs w:val="16"/>
                    </w:rPr>
                  </w:r>
                  <w:r w:rsidRPr="00AB4B10">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2FF6625C" w14:textId="77777777" w:rsidR="00925A67" w:rsidRPr="00AB4B10" w:rsidRDefault="00925A67" w:rsidP="006F7020">
                  <w:pPr>
                    <w:tabs>
                      <w:tab w:val="left" w:pos="1175"/>
                    </w:tabs>
                    <w:contextualSpacing/>
                    <w:rPr>
                      <w:rFonts w:ascii="Arial" w:eastAsia="Calibri" w:hAnsi="Arial" w:cs="Arial"/>
                      <w:b/>
                      <w:sz w:val="16"/>
                      <w:szCs w:val="16"/>
                    </w:rPr>
                  </w:pPr>
                </w:p>
                <w:p w14:paraId="1A282104"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108755C5"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A96A16" w:rsidRPr="00AB4B10">
                    <w:rPr>
                      <w:rFonts w:ascii="Arial" w:eastAsia="Calibri" w:hAnsi="Arial" w:cs="Arial"/>
                      <w:sz w:val="16"/>
                      <w:szCs w:val="16"/>
                      <w:u w:val="single"/>
                      <w:shd w:val="clear" w:color="auto" w:fill="BFBFBF"/>
                    </w:rPr>
                  </w:r>
                  <w:r w:rsidR="00A96A16" w:rsidRPr="00AB4B10">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32F22CB3"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0FA9A978"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298B584E" w14:textId="77777777" w:rsidR="00925A67" w:rsidRPr="006F7020" w:rsidRDefault="00925A67" w:rsidP="006F7020">
            <w:pPr>
              <w:tabs>
                <w:tab w:val="left" w:pos="1175"/>
              </w:tabs>
              <w:contextualSpacing/>
              <w:rPr>
                <w:rFonts w:ascii="Arial" w:eastAsia="Calibri" w:hAnsi="Arial" w:cs="Arial"/>
                <w:b/>
                <w:sz w:val="16"/>
                <w:szCs w:val="16"/>
              </w:rPr>
            </w:pPr>
          </w:p>
        </w:tc>
      </w:tr>
    </w:tbl>
    <w:p w14:paraId="3C9218C3" w14:textId="77777777" w:rsidR="00270F89" w:rsidRDefault="00270F89">
      <w:pPr>
        <w:rPr>
          <w:rFonts w:ascii="Arial" w:eastAsia="Calibri" w:hAnsi="Arial" w:cs="Arial"/>
          <w:b/>
          <w:sz w:val="18"/>
          <w:szCs w:val="18"/>
        </w:rPr>
      </w:pPr>
    </w:p>
    <w:p w14:paraId="4BCCD3AB" w14:textId="77777777" w:rsidR="00735D6D" w:rsidRDefault="00735D6D">
      <w:pPr>
        <w:rPr>
          <w:rFonts w:ascii="Arial" w:eastAsia="Calibri" w:hAnsi="Arial" w:cs="Arial"/>
          <w:b/>
          <w:sz w:val="18"/>
          <w:szCs w:val="18"/>
        </w:rPr>
      </w:pPr>
    </w:p>
    <w:p w14:paraId="0BE1375E" w14:textId="77777777" w:rsidR="00735D6D" w:rsidRDefault="00735D6D">
      <w:pPr>
        <w:rPr>
          <w:rFonts w:ascii="Arial" w:eastAsia="Calibri" w:hAnsi="Arial" w:cs="Arial"/>
          <w:b/>
          <w:sz w:val="18"/>
          <w:szCs w:val="18"/>
        </w:rPr>
      </w:pPr>
    </w:p>
    <w:p w14:paraId="5A15C85F" w14:textId="77777777" w:rsidR="00735D6D" w:rsidRDefault="00735D6D">
      <w:pPr>
        <w:rPr>
          <w:rFonts w:ascii="Arial" w:eastAsia="Calibri" w:hAnsi="Arial" w:cs="Arial"/>
          <w:b/>
          <w:sz w:val="18"/>
          <w:szCs w:val="18"/>
        </w:rPr>
      </w:pPr>
    </w:p>
    <w:p w14:paraId="10B4B955" w14:textId="77777777" w:rsidR="00735D6D" w:rsidRDefault="00735D6D">
      <w:pPr>
        <w:rPr>
          <w:rFonts w:ascii="Arial" w:eastAsia="Calibri" w:hAnsi="Arial" w:cs="Arial"/>
          <w:b/>
          <w:sz w:val="18"/>
          <w:szCs w:val="18"/>
        </w:rPr>
      </w:pPr>
    </w:p>
    <w:p w14:paraId="0036BD09" w14:textId="77777777" w:rsidR="00735D6D" w:rsidRDefault="00735D6D">
      <w:pPr>
        <w:rPr>
          <w:rFonts w:ascii="Arial" w:eastAsia="Calibri" w:hAnsi="Arial" w:cs="Arial"/>
          <w:b/>
          <w:sz w:val="18"/>
          <w:szCs w:val="18"/>
        </w:rPr>
      </w:pPr>
    </w:p>
    <w:p w14:paraId="4EFEBCDD" w14:textId="77777777" w:rsidR="00735D6D" w:rsidRDefault="00735D6D">
      <w:pPr>
        <w:rPr>
          <w:rFonts w:ascii="Arial" w:eastAsia="Calibri" w:hAnsi="Arial" w:cs="Arial"/>
          <w:b/>
          <w:sz w:val="18"/>
          <w:szCs w:val="18"/>
        </w:rPr>
      </w:pPr>
    </w:p>
    <w:p w14:paraId="1DA045C7" w14:textId="77777777" w:rsidR="00735D6D" w:rsidRDefault="00735D6D">
      <w:pPr>
        <w:rPr>
          <w:rFonts w:ascii="Arial" w:eastAsia="Calibri" w:hAnsi="Arial" w:cs="Arial"/>
          <w:b/>
          <w:sz w:val="18"/>
          <w:szCs w:val="18"/>
        </w:rPr>
      </w:pPr>
    </w:p>
    <w:p w14:paraId="28A19CD7" w14:textId="77777777" w:rsidR="00735D6D" w:rsidRDefault="00735D6D">
      <w:pPr>
        <w:rPr>
          <w:rFonts w:ascii="Arial" w:eastAsia="Calibri" w:hAnsi="Arial" w:cs="Arial"/>
          <w:b/>
          <w:sz w:val="18"/>
          <w:szCs w:val="18"/>
        </w:rPr>
      </w:pPr>
    </w:p>
    <w:p w14:paraId="5B0AAAC3" w14:textId="77777777" w:rsidR="00735D6D" w:rsidRDefault="00735D6D">
      <w:pPr>
        <w:rPr>
          <w:rFonts w:ascii="Arial" w:eastAsia="Calibri" w:hAnsi="Arial" w:cs="Arial"/>
          <w:b/>
          <w:sz w:val="18"/>
          <w:szCs w:val="18"/>
        </w:rPr>
      </w:pPr>
    </w:p>
    <w:p w14:paraId="4345DFB2" w14:textId="77777777" w:rsidR="00735D6D" w:rsidRDefault="00735D6D">
      <w:pPr>
        <w:rPr>
          <w:rFonts w:ascii="Arial" w:eastAsia="Calibri" w:hAnsi="Arial" w:cs="Arial"/>
          <w:b/>
          <w:sz w:val="18"/>
          <w:szCs w:val="18"/>
        </w:rPr>
      </w:pPr>
    </w:p>
    <w:p w14:paraId="6AA375DF" w14:textId="77777777" w:rsidR="00735D6D" w:rsidRDefault="00735D6D">
      <w:pPr>
        <w:rPr>
          <w:rFonts w:ascii="Arial" w:eastAsia="Calibri" w:hAnsi="Arial" w:cs="Arial"/>
          <w:b/>
          <w:sz w:val="18"/>
          <w:szCs w:val="18"/>
        </w:rPr>
      </w:pPr>
    </w:p>
    <w:p w14:paraId="1BEDCD6C" w14:textId="77777777" w:rsidR="00735D6D" w:rsidRDefault="00735D6D">
      <w:pPr>
        <w:rPr>
          <w:rFonts w:ascii="Arial" w:eastAsia="Calibri" w:hAnsi="Arial" w:cs="Arial"/>
          <w:b/>
          <w:sz w:val="18"/>
          <w:szCs w:val="18"/>
        </w:rPr>
      </w:pPr>
    </w:p>
    <w:p w14:paraId="0CEE60CF" w14:textId="77777777" w:rsidR="00735D6D" w:rsidRDefault="00735D6D">
      <w:pPr>
        <w:rPr>
          <w:rFonts w:ascii="Arial" w:eastAsia="Calibri" w:hAnsi="Arial" w:cs="Arial"/>
          <w:b/>
          <w:sz w:val="18"/>
          <w:szCs w:val="18"/>
        </w:rPr>
      </w:pPr>
    </w:p>
    <w:p w14:paraId="30049DFF" w14:textId="77777777" w:rsidR="00735D6D" w:rsidRDefault="00735D6D">
      <w:pPr>
        <w:rPr>
          <w:rFonts w:ascii="Arial" w:eastAsia="Calibri" w:hAnsi="Arial" w:cs="Arial"/>
          <w:b/>
          <w:sz w:val="18"/>
          <w:szCs w:val="18"/>
        </w:rPr>
      </w:pPr>
    </w:p>
    <w:p w14:paraId="3C2E0D57" w14:textId="77777777" w:rsidR="00270F89" w:rsidRDefault="00270F89" w:rsidP="00270F89">
      <w:pPr>
        <w:jc w:val="center"/>
        <w:rPr>
          <w:rFonts w:ascii="Arial" w:hAnsi="Arial" w:cs="Arial"/>
          <w:b/>
          <w:bCs/>
          <w:iCs/>
          <w:sz w:val="16"/>
          <w:szCs w:val="16"/>
          <w:u w:val="single"/>
        </w:rPr>
      </w:pPr>
    </w:p>
    <w:p w14:paraId="4DC283F1"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lastRenderedPageBreak/>
        <w:t>BENEFICIARY ATTESTATION</w:t>
      </w:r>
    </w:p>
    <w:p w14:paraId="3A4C9D60" w14:textId="77777777" w:rsidR="00270F89" w:rsidRDefault="00270F89" w:rsidP="00270F89">
      <w:pPr>
        <w:jc w:val="center"/>
        <w:rPr>
          <w:rFonts w:ascii="Arial" w:hAnsi="Arial" w:cs="Arial"/>
          <w:i/>
          <w:sz w:val="16"/>
          <w:szCs w:val="16"/>
        </w:rPr>
      </w:pPr>
    </w:p>
    <w:p w14:paraId="283E4A23"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that I provide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78AEE785" w14:textId="77777777" w:rsidR="00270F89" w:rsidRPr="00735D6D" w:rsidRDefault="00270F89" w:rsidP="00270F89">
      <w:pPr>
        <w:ind w:left="-540"/>
        <w:jc w:val="both"/>
        <w:rPr>
          <w:rFonts w:ascii="Arial" w:hAnsi="Arial" w:cs="Arial"/>
          <w:iCs/>
          <w:sz w:val="20"/>
          <w:szCs w:val="20"/>
        </w:rPr>
      </w:pPr>
    </w:p>
    <w:p w14:paraId="68F4CC1B"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63284EE7" w14:textId="77777777" w:rsidTr="006F7020">
        <w:trPr>
          <w:trHeight w:val="288"/>
        </w:trPr>
        <w:tc>
          <w:tcPr>
            <w:tcW w:w="5015" w:type="dxa"/>
            <w:shd w:val="clear" w:color="auto" w:fill="auto"/>
            <w:vAlign w:val="center"/>
          </w:tcPr>
          <w:p w14:paraId="12470C2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4AA97CD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4B0EFA96" w14:textId="77777777" w:rsidTr="006F7020">
        <w:trPr>
          <w:trHeight w:val="288"/>
        </w:trPr>
        <w:tc>
          <w:tcPr>
            <w:tcW w:w="5015" w:type="dxa"/>
            <w:shd w:val="clear" w:color="auto" w:fill="auto"/>
            <w:vAlign w:val="center"/>
          </w:tcPr>
          <w:p w14:paraId="1C67D03B"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55AC38E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18B02715" w14:textId="77777777" w:rsidR="00270F89" w:rsidRDefault="00270F89">
      <w:pPr>
        <w:rPr>
          <w:rFonts w:ascii="Arial" w:eastAsia="Calibri" w:hAnsi="Arial" w:cs="Arial"/>
          <w:b/>
          <w:sz w:val="18"/>
          <w:szCs w:val="18"/>
        </w:rPr>
      </w:pPr>
    </w:p>
    <w:p w14:paraId="38D81B42" w14:textId="77777777" w:rsidR="00270F89" w:rsidRDefault="00270F89">
      <w:pPr>
        <w:rPr>
          <w:rFonts w:ascii="Arial" w:eastAsia="Calibri" w:hAnsi="Arial" w:cs="Arial"/>
          <w:b/>
          <w:sz w:val="18"/>
          <w:szCs w:val="18"/>
        </w:rPr>
      </w:pPr>
    </w:p>
    <w:p w14:paraId="559A8985" w14:textId="77777777" w:rsidR="006C15CB" w:rsidRPr="004136CF" w:rsidRDefault="006C15CB" w:rsidP="006C15CB">
      <w:pPr>
        <w:spacing w:after="200"/>
        <w:contextualSpacing/>
        <w:rPr>
          <w:rFonts w:ascii="Arial" w:eastAsia="Calibri" w:hAnsi="Arial" w:cs="Arial"/>
          <w:b/>
          <w:sz w:val="21"/>
          <w:szCs w:val="21"/>
        </w:rPr>
      </w:pPr>
    </w:p>
    <w:p w14:paraId="249A854A"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56F836C8"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356B73B3" w14:textId="77777777" w:rsidTr="006F7020">
        <w:tc>
          <w:tcPr>
            <w:tcW w:w="2772" w:type="dxa"/>
            <w:gridSpan w:val="2"/>
            <w:shd w:val="clear" w:color="auto" w:fill="FABF8F"/>
            <w:vAlign w:val="center"/>
          </w:tcPr>
          <w:p w14:paraId="0B5A7AC4"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29245818"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72544E9B"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75891DD"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0BE08103"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3EC20CA2"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4C6FAD17" w14:textId="77777777" w:rsidTr="006F7020">
        <w:trPr>
          <w:trHeight w:val="1160"/>
        </w:trPr>
        <w:tc>
          <w:tcPr>
            <w:tcW w:w="2772" w:type="dxa"/>
            <w:gridSpan w:val="2"/>
            <w:shd w:val="clear" w:color="auto" w:fill="auto"/>
            <w:vAlign w:val="center"/>
          </w:tcPr>
          <w:p w14:paraId="7642737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6E557DF7"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0CE5ACC"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77E3DDE"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71184DDB"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724A0BBB" w14:textId="77777777" w:rsidTr="006F7020">
        <w:trPr>
          <w:trHeight w:val="491"/>
        </w:trPr>
        <w:tc>
          <w:tcPr>
            <w:tcW w:w="6038" w:type="dxa"/>
            <w:gridSpan w:val="5"/>
            <w:shd w:val="clear" w:color="auto" w:fill="BFBFBF"/>
            <w:vAlign w:val="center"/>
          </w:tcPr>
          <w:p w14:paraId="73501FCC" w14:textId="77777777" w:rsidR="00E0493E" w:rsidRPr="006F7020" w:rsidRDefault="00E0493E" w:rsidP="003C0D08">
            <w:pPr>
              <w:contextualSpacing/>
              <w:rPr>
                <w:rFonts w:ascii="Arial" w:eastAsia="Calibri" w:hAnsi="Arial" w:cs="Arial"/>
                <w:b/>
                <w:bCs/>
                <w:sz w:val="18"/>
                <w:szCs w:val="18"/>
              </w:rPr>
            </w:pPr>
          </w:p>
          <w:p w14:paraId="63E0CA25"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41B7E327"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469236B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245206C4" w14:textId="77777777" w:rsidTr="006F7020">
        <w:trPr>
          <w:trHeight w:val="320"/>
        </w:trPr>
        <w:tc>
          <w:tcPr>
            <w:tcW w:w="6038" w:type="dxa"/>
            <w:gridSpan w:val="5"/>
            <w:shd w:val="clear" w:color="auto" w:fill="auto"/>
            <w:vAlign w:val="center"/>
          </w:tcPr>
          <w:p w14:paraId="1DB0EB70" w14:textId="77777777" w:rsidR="00E0493E" w:rsidRPr="006F7020" w:rsidRDefault="00E0493E" w:rsidP="003C0D08">
            <w:pPr>
              <w:contextualSpacing/>
              <w:rPr>
                <w:rFonts w:ascii="Arial" w:eastAsia="Calibri" w:hAnsi="Arial" w:cs="Arial"/>
                <w:sz w:val="16"/>
                <w:szCs w:val="16"/>
              </w:rPr>
            </w:pPr>
          </w:p>
          <w:p w14:paraId="2744EDBF"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1A618BDC" w14:textId="77777777" w:rsidR="00E0493E" w:rsidRPr="006F7020" w:rsidRDefault="00E0493E" w:rsidP="003C0D08">
            <w:pPr>
              <w:contextualSpacing/>
              <w:rPr>
                <w:rFonts w:ascii="Arial" w:eastAsia="Calibri" w:hAnsi="Arial" w:cs="Arial"/>
                <w:sz w:val="16"/>
                <w:szCs w:val="16"/>
              </w:rPr>
            </w:pPr>
          </w:p>
          <w:p w14:paraId="2B3F37BD"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34A05B5" w14:textId="77777777" w:rsidR="00E0493E" w:rsidRPr="006F7020" w:rsidRDefault="00E0493E" w:rsidP="003C0D08">
            <w:pPr>
              <w:contextualSpacing/>
              <w:rPr>
                <w:rFonts w:ascii="Arial" w:eastAsia="Calibri" w:hAnsi="Arial" w:cs="Arial"/>
                <w:sz w:val="16"/>
                <w:szCs w:val="16"/>
                <w:u w:val="single"/>
                <w:shd w:val="clear" w:color="auto" w:fill="BFBFBF"/>
              </w:rPr>
            </w:pPr>
          </w:p>
          <w:p w14:paraId="39C9C580"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CAA83B0" w14:textId="77777777" w:rsidR="00E0493E" w:rsidRPr="006F7020" w:rsidRDefault="00E0493E" w:rsidP="003C0D08">
            <w:pPr>
              <w:contextualSpacing/>
              <w:rPr>
                <w:rFonts w:ascii="Arial" w:eastAsia="Calibri" w:hAnsi="Arial" w:cs="Arial"/>
                <w:sz w:val="16"/>
                <w:szCs w:val="16"/>
              </w:rPr>
            </w:pPr>
          </w:p>
          <w:p w14:paraId="048AB5A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867A2C8"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1E1A5E16" w14:textId="77777777" w:rsidTr="006F7020">
              <w:tc>
                <w:tcPr>
                  <w:tcW w:w="4579" w:type="dxa"/>
                  <w:shd w:val="clear" w:color="auto" w:fill="auto"/>
                </w:tcPr>
                <w:p w14:paraId="1ADCA7B4"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670E63C3" w14:textId="77777777" w:rsidTr="006F7020">
              <w:tc>
                <w:tcPr>
                  <w:tcW w:w="4579" w:type="dxa"/>
                  <w:shd w:val="clear" w:color="auto" w:fill="auto"/>
                </w:tcPr>
                <w:p w14:paraId="74984695"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10D8C51B"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2E163091"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3134CCB0" w14:textId="77777777" w:rsidTr="006F7020">
        <w:trPr>
          <w:trHeight w:val="311"/>
        </w:trPr>
        <w:tc>
          <w:tcPr>
            <w:tcW w:w="1907" w:type="dxa"/>
            <w:shd w:val="clear" w:color="auto" w:fill="FDE9D9"/>
            <w:vAlign w:val="center"/>
          </w:tcPr>
          <w:p w14:paraId="79DA49BE"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464BF53C"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6B0BD85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4077376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895547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3D54DB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39133714"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0A2A093D" w14:textId="77777777" w:rsidTr="006F7020">
        <w:trPr>
          <w:trHeight w:val="266"/>
        </w:trPr>
        <w:tc>
          <w:tcPr>
            <w:tcW w:w="1907" w:type="dxa"/>
            <w:shd w:val="clear" w:color="auto" w:fill="auto"/>
            <w:vAlign w:val="center"/>
          </w:tcPr>
          <w:p w14:paraId="519D4E4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AD111E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1A8740D"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6790C3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CD64643"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3525F9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2118EF2F" w14:textId="77777777" w:rsidTr="006F7020">
        <w:trPr>
          <w:trHeight w:val="266"/>
        </w:trPr>
        <w:tc>
          <w:tcPr>
            <w:tcW w:w="1907" w:type="dxa"/>
            <w:shd w:val="clear" w:color="auto" w:fill="auto"/>
            <w:vAlign w:val="center"/>
          </w:tcPr>
          <w:p w14:paraId="09B1136D"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942F1C9"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8429B9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E58C90D"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F25CA9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7D9FF0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69698CC5" w14:textId="77777777" w:rsidTr="006F7020">
        <w:trPr>
          <w:trHeight w:val="266"/>
        </w:trPr>
        <w:tc>
          <w:tcPr>
            <w:tcW w:w="1907" w:type="dxa"/>
            <w:shd w:val="clear" w:color="auto" w:fill="auto"/>
            <w:vAlign w:val="center"/>
          </w:tcPr>
          <w:p w14:paraId="549C906D"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55D81D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F4AB939"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0B08850"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F6A3F4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A0A54F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8DFDEC5" w14:textId="77777777" w:rsidTr="006F7020">
        <w:trPr>
          <w:trHeight w:val="266"/>
        </w:trPr>
        <w:tc>
          <w:tcPr>
            <w:tcW w:w="1907" w:type="dxa"/>
            <w:shd w:val="clear" w:color="auto" w:fill="auto"/>
            <w:vAlign w:val="center"/>
          </w:tcPr>
          <w:p w14:paraId="114A5F0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D2B390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E377399"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05A74F3"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94542E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12378D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1BD3BEB" w14:textId="77777777" w:rsidTr="006F7020">
        <w:trPr>
          <w:trHeight w:val="266"/>
        </w:trPr>
        <w:tc>
          <w:tcPr>
            <w:tcW w:w="1907" w:type="dxa"/>
            <w:shd w:val="clear" w:color="auto" w:fill="auto"/>
            <w:vAlign w:val="center"/>
          </w:tcPr>
          <w:p w14:paraId="4F71FF6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3604E4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0A7487F"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C94CFA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3F0321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0BF30B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23B072E0"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4F151F86" w14:textId="77777777" w:rsidTr="00826499">
        <w:tc>
          <w:tcPr>
            <w:tcW w:w="2772" w:type="dxa"/>
            <w:gridSpan w:val="2"/>
            <w:shd w:val="clear" w:color="auto" w:fill="FABF8F"/>
            <w:vAlign w:val="center"/>
          </w:tcPr>
          <w:p w14:paraId="4333C04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336574B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563C289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5CECF51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0983C9A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FDBD20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29E19611" w14:textId="77777777" w:rsidTr="00826499">
        <w:trPr>
          <w:trHeight w:val="1160"/>
        </w:trPr>
        <w:tc>
          <w:tcPr>
            <w:tcW w:w="2772" w:type="dxa"/>
            <w:gridSpan w:val="2"/>
            <w:shd w:val="clear" w:color="auto" w:fill="auto"/>
            <w:vAlign w:val="center"/>
          </w:tcPr>
          <w:p w14:paraId="78672E5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296AD26C"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02173FE5"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0FAF2A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463CE9C9"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11257B69" w14:textId="77777777" w:rsidTr="00826499">
        <w:trPr>
          <w:trHeight w:val="491"/>
        </w:trPr>
        <w:tc>
          <w:tcPr>
            <w:tcW w:w="6038" w:type="dxa"/>
            <w:gridSpan w:val="5"/>
            <w:shd w:val="clear" w:color="auto" w:fill="BFBFBF"/>
            <w:vAlign w:val="center"/>
          </w:tcPr>
          <w:p w14:paraId="4E46E00B" w14:textId="77777777" w:rsidR="00FC2B2A" w:rsidRPr="006F7020" w:rsidRDefault="00FC2B2A" w:rsidP="00826499">
            <w:pPr>
              <w:contextualSpacing/>
              <w:rPr>
                <w:rFonts w:ascii="Arial" w:eastAsia="Calibri" w:hAnsi="Arial" w:cs="Arial"/>
                <w:b/>
                <w:bCs/>
                <w:sz w:val="18"/>
                <w:szCs w:val="18"/>
              </w:rPr>
            </w:pPr>
          </w:p>
          <w:p w14:paraId="100DE5FC"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003C9BD0"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303234E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23B35E1" w14:textId="77777777" w:rsidTr="00826499">
        <w:trPr>
          <w:trHeight w:val="320"/>
        </w:trPr>
        <w:tc>
          <w:tcPr>
            <w:tcW w:w="6038" w:type="dxa"/>
            <w:gridSpan w:val="5"/>
            <w:shd w:val="clear" w:color="auto" w:fill="auto"/>
            <w:vAlign w:val="center"/>
          </w:tcPr>
          <w:p w14:paraId="65FC310D" w14:textId="77777777" w:rsidR="00FC2B2A" w:rsidRPr="006F7020" w:rsidRDefault="00FC2B2A" w:rsidP="00826499">
            <w:pPr>
              <w:contextualSpacing/>
              <w:rPr>
                <w:rFonts w:ascii="Arial" w:eastAsia="Calibri" w:hAnsi="Arial" w:cs="Arial"/>
                <w:sz w:val="16"/>
                <w:szCs w:val="16"/>
              </w:rPr>
            </w:pPr>
          </w:p>
          <w:p w14:paraId="16F2AB9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76AEBBD0" w14:textId="77777777" w:rsidR="00FC2B2A" w:rsidRPr="006F7020" w:rsidRDefault="00FC2B2A" w:rsidP="00826499">
            <w:pPr>
              <w:contextualSpacing/>
              <w:rPr>
                <w:rFonts w:ascii="Arial" w:eastAsia="Calibri" w:hAnsi="Arial" w:cs="Arial"/>
                <w:sz w:val="16"/>
                <w:szCs w:val="16"/>
              </w:rPr>
            </w:pPr>
          </w:p>
          <w:p w14:paraId="28681E9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D6A3C6E" w14:textId="77777777" w:rsidR="00FC2B2A" w:rsidRPr="006F7020" w:rsidRDefault="00FC2B2A" w:rsidP="00826499">
            <w:pPr>
              <w:contextualSpacing/>
              <w:rPr>
                <w:rFonts w:ascii="Arial" w:eastAsia="Calibri" w:hAnsi="Arial" w:cs="Arial"/>
                <w:sz w:val="16"/>
                <w:szCs w:val="16"/>
                <w:u w:val="single"/>
                <w:shd w:val="clear" w:color="auto" w:fill="BFBFBF"/>
              </w:rPr>
            </w:pPr>
          </w:p>
          <w:p w14:paraId="2F9D1CE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96BAF8D" w14:textId="77777777" w:rsidR="00FC2B2A" w:rsidRPr="006F7020" w:rsidRDefault="00FC2B2A" w:rsidP="00826499">
            <w:pPr>
              <w:contextualSpacing/>
              <w:rPr>
                <w:rFonts w:ascii="Arial" w:eastAsia="Calibri" w:hAnsi="Arial" w:cs="Arial"/>
                <w:sz w:val="16"/>
                <w:szCs w:val="16"/>
              </w:rPr>
            </w:pPr>
          </w:p>
          <w:p w14:paraId="733A8CE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283DAF6D"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7B08AEBD" w14:textId="77777777" w:rsidTr="00826499">
              <w:tc>
                <w:tcPr>
                  <w:tcW w:w="4579" w:type="dxa"/>
                  <w:shd w:val="clear" w:color="auto" w:fill="auto"/>
                </w:tcPr>
                <w:p w14:paraId="617FB326"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5EB45CBB" w14:textId="77777777" w:rsidTr="00826499">
              <w:tc>
                <w:tcPr>
                  <w:tcW w:w="4579" w:type="dxa"/>
                  <w:shd w:val="clear" w:color="auto" w:fill="auto"/>
                </w:tcPr>
                <w:p w14:paraId="1724851E"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F139E7F"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48564FAB"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31E66D14" w14:textId="77777777" w:rsidTr="00826499">
        <w:trPr>
          <w:trHeight w:val="311"/>
        </w:trPr>
        <w:tc>
          <w:tcPr>
            <w:tcW w:w="1907" w:type="dxa"/>
            <w:shd w:val="clear" w:color="auto" w:fill="FDE9D9"/>
            <w:vAlign w:val="center"/>
          </w:tcPr>
          <w:p w14:paraId="248EBBA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12C1B104"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2BB0948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303F1A7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7FE6569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42959EA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00F42970"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6432EC51" w14:textId="77777777" w:rsidTr="00826499">
        <w:trPr>
          <w:trHeight w:val="266"/>
        </w:trPr>
        <w:tc>
          <w:tcPr>
            <w:tcW w:w="1907" w:type="dxa"/>
            <w:shd w:val="clear" w:color="auto" w:fill="auto"/>
            <w:vAlign w:val="center"/>
          </w:tcPr>
          <w:p w14:paraId="6FF3655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784A8F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752FDD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5E139C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C739B1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A11493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37667EA" w14:textId="77777777" w:rsidTr="00826499">
        <w:trPr>
          <w:trHeight w:val="266"/>
        </w:trPr>
        <w:tc>
          <w:tcPr>
            <w:tcW w:w="1907" w:type="dxa"/>
            <w:shd w:val="clear" w:color="auto" w:fill="auto"/>
            <w:vAlign w:val="center"/>
          </w:tcPr>
          <w:p w14:paraId="10A0CCC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3DB95C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A0CC2D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69B6EA5"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3F0A72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2495CB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22486CB" w14:textId="77777777" w:rsidTr="00826499">
        <w:trPr>
          <w:trHeight w:val="266"/>
        </w:trPr>
        <w:tc>
          <w:tcPr>
            <w:tcW w:w="1907" w:type="dxa"/>
            <w:shd w:val="clear" w:color="auto" w:fill="auto"/>
            <w:vAlign w:val="center"/>
          </w:tcPr>
          <w:p w14:paraId="007D65E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5BA72D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CD4262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1C88421"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481B74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F61486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2E03AE2" w14:textId="77777777" w:rsidTr="00826499">
        <w:trPr>
          <w:trHeight w:val="266"/>
        </w:trPr>
        <w:tc>
          <w:tcPr>
            <w:tcW w:w="1907" w:type="dxa"/>
            <w:shd w:val="clear" w:color="auto" w:fill="auto"/>
            <w:vAlign w:val="center"/>
          </w:tcPr>
          <w:p w14:paraId="0E53E3A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3504EB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AE870E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2417257"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3CC54A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0D7D3A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4AE82FA" w14:textId="77777777" w:rsidTr="00826499">
        <w:trPr>
          <w:trHeight w:val="266"/>
        </w:trPr>
        <w:tc>
          <w:tcPr>
            <w:tcW w:w="1907" w:type="dxa"/>
            <w:shd w:val="clear" w:color="auto" w:fill="auto"/>
            <w:vAlign w:val="center"/>
          </w:tcPr>
          <w:p w14:paraId="4F3FE24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0D92A3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634769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5B54735"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6798E6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057D5B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65E3A555"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33123D41" w14:textId="77777777" w:rsidTr="00826499">
        <w:tc>
          <w:tcPr>
            <w:tcW w:w="2772" w:type="dxa"/>
            <w:gridSpan w:val="2"/>
            <w:shd w:val="clear" w:color="auto" w:fill="FABF8F"/>
            <w:vAlign w:val="center"/>
          </w:tcPr>
          <w:p w14:paraId="694A991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6DE0518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51A3EAF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87A515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78E3165"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509C68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6A7BA8A3" w14:textId="77777777" w:rsidTr="00826499">
        <w:trPr>
          <w:trHeight w:val="1160"/>
        </w:trPr>
        <w:tc>
          <w:tcPr>
            <w:tcW w:w="2772" w:type="dxa"/>
            <w:gridSpan w:val="2"/>
            <w:shd w:val="clear" w:color="auto" w:fill="auto"/>
            <w:vAlign w:val="center"/>
          </w:tcPr>
          <w:p w14:paraId="5DC4A50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5BFBE325"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945E7F8"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9E0F3A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05F0305A"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3A7B162B" w14:textId="77777777" w:rsidTr="00826499">
        <w:trPr>
          <w:trHeight w:val="491"/>
        </w:trPr>
        <w:tc>
          <w:tcPr>
            <w:tcW w:w="6038" w:type="dxa"/>
            <w:gridSpan w:val="5"/>
            <w:shd w:val="clear" w:color="auto" w:fill="BFBFBF"/>
            <w:vAlign w:val="center"/>
          </w:tcPr>
          <w:p w14:paraId="25015B0B" w14:textId="77777777" w:rsidR="00FC2B2A" w:rsidRPr="006F7020" w:rsidRDefault="00FC2B2A" w:rsidP="00826499">
            <w:pPr>
              <w:contextualSpacing/>
              <w:rPr>
                <w:rFonts w:ascii="Arial" w:eastAsia="Calibri" w:hAnsi="Arial" w:cs="Arial"/>
                <w:b/>
                <w:bCs/>
                <w:sz w:val="18"/>
                <w:szCs w:val="18"/>
              </w:rPr>
            </w:pPr>
          </w:p>
          <w:p w14:paraId="400E8911"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08AD2360"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7532D75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74F8C86A" w14:textId="77777777" w:rsidTr="00826499">
        <w:trPr>
          <w:trHeight w:val="320"/>
        </w:trPr>
        <w:tc>
          <w:tcPr>
            <w:tcW w:w="6038" w:type="dxa"/>
            <w:gridSpan w:val="5"/>
            <w:shd w:val="clear" w:color="auto" w:fill="auto"/>
            <w:vAlign w:val="center"/>
          </w:tcPr>
          <w:p w14:paraId="1F0E3E13" w14:textId="77777777" w:rsidR="00FC2B2A" w:rsidRPr="006F7020" w:rsidRDefault="00FC2B2A" w:rsidP="00826499">
            <w:pPr>
              <w:contextualSpacing/>
              <w:rPr>
                <w:rFonts w:ascii="Arial" w:eastAsia="Calibri" w:hAnsi="Arial" w:cs="Arial"/>
                <w:sz w:val="16"/>
                <w:szCs w:val="16"/>
              </w:rPr>
            </w:pPr>
          </w:p>
          <w:p w14:paraId="0070193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67837924" w14:textId="77777777" w:rsidR="00FC2B2A" w:rsidRPr="006F7020" w:rsidRDefault="00FC2B2A" w:rsidP="00826499">
            <w:pPr>
              <w:contextualSpacing/>
              <w:rPr>
                <w:rFonts w:ascii="Arial" w:eastAsia="Calibri" w:hAnsi="Arial" w:cs="Arial"/>
                <w:sz w:val="16"/>
                <w:szCs w:val="16"/>
              </w:rPr>
            </w:pPr>
          </w:p>
          <w:p w14:paraId="39CB3C1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44CCED69" w14:textId="77777777" w:rsidR="00FC2B2A" w:rsidRPr="006F7020" w:rsidRDefault="00FC2B2A" w:rsidP="00826499">
            <w:pPr>
              <w:contextualSpacing/>
              <w:rPr>
                <w:rFonts w:ascii="Arial" w:eastAsia="Calibri" w:hAnsi="Arial" w:cs="Arial"/>
                <w:sz w:val="16"/>
                <w:szCs w:val="16"/>
                <w:u w:val="single"/>
                <w:shd w:val="clear" w:color="auto" w:fill="BFBFBF"/>
              </w:rPr>
            </w:pPr>
          </w:p>
          <w:p w14:paraId="04BCB1A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5F94690" w14:textId="77777777" w:rsidR="00FC2B2A" w:rsidRPr="006F7020" w:rsidRDefault="00FC2B2A" w:rsidP="00826499">
            <w:pPr>
              <w:contextualSpacing/>
              <w:rPr>
                <w:rFonts w:ascii="Arial" w:eastAsia="Calibri" w:hAnsi="Arial" w:cs="Arial"/>
                <w:sz w:val="16"/>
                <w:szCs w:val="16"/>
              </w:rPr>
            </w:pPr>
          </w:p>
          <w:p w14:paraId="5714E0C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700CDD2"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6A346CEE" w14:textId="77777777" w:rsidTr="00826499">
              <w:tc>
                <w:tcPr>
                  <w:tcW w:w="4579" w:type="dxa"/>
                  <w:shd w:val="clear" w:color="auto" w:fill="auto"/>
                </w:tcPr>
                <w:p w14:paraId="54E4D7B7"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6305C1A1" w14:textId="77777777" w:rsidTr="00826499">
              <w:tc>
                <w:tcPr>
                  <w:tcW w:w="4579" w:type="dxa"/>
                  <w:shd w:val="clear" w:color="auto" w:fill="auto"/>
                </w:tcPr>
                <w:p w14:paraId="7843E46A"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5F9E9D4F"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6EE226D6"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08D85C2F" w14:textId="77777777" w:rsidTr="00826499">
        <w:trPr>
          <w:trHeight w:val="311"/>
        </w:trPr>
        <w:tc>
          <w:tcPr>
            <w:tcW w:w="1907" w:type="dxa"/>
            <w:shd w:val="clear" w:color="auto" w:fill="FDE9D9"/>
            <w:vAlign w:val="center"/>
          </w:tcPr>
          <w:p w14:paraId="072D8146"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77C50A28"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5D23956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3928117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513416F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662F0A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CB72377"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8BEA846" w14:textId="77777777" w:rsidTr="00826499">
        <w:trPr>
          <w:trHeight w:val="266"/>
        </w:trPr>
        <w:tc>
          <w:tcPr>
            <w:tcW w:w="1907" w:type="dxa"/>
            <w:shd w:val="clear" w:color="auto" w:fill="auto"/>
            <w:vAlign w:val="center"/>
          </w:tcPr>
          <w:p w14:paraId="6F55234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037617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7A1EF4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A64B48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46F95E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7D6DBE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D106B3F" w14:textId="77777777" w:rsidTr="00826499">
        <w:trPr>
          <w:trHeight w:val="266"/>
        </w:trPr>
        <w:tc>
          <w:tcPr>
            <w:tcW w:w="1907" w:type="dxa"/>
            <w:shd w:val="clear" w:color="auto" w:fill="auto"/>
            <w:vAlign w:val="center"/>
          </w:tcPr>
          <w:p w14:paraId="654A553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lastRenderedPageBreak/>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FB47D1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A2EDDB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2FC04D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952FD8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FD5184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CD682F3" w14:textId="77777777" w:rsidTr="00826499">
        <w:trPr>
          <w:trHeight w:val="266"/>
        </w:trPr>
        <w:tc>
          <w:tcPr>
            <w:tcW w:w="1907" w:type="dxa"/>
            <w:shd w:val="clear" w:color="auto" w:fill="auto"/>
            <w:vAlign w:val="center"/>
          </w:tcPr>
          <w:p w14:paraId="79EF56D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DE3087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9C8840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C7E4022"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26F43A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183155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6752030" w14:textId="77777777" w:rsidTr="00826499">
        <w:trPr>
          <w:trHeight w:val="266"/>
        </w:trPr>
        <w:tc>
          <w:tcPr>
            <w:tcW w:w="1907" w:type="dxa"/>
            <w:shd w:val="clear" w:color="auto" w:fill="auto"/>
            <w:vAlign w:val="center"/>
          </w:tcPr>
          <w:p w14:paraId="1C6A5DA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7986E9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DD69DC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D6F7A63"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8B7107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200742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331C3B04" w14:textId="77777777" w:rsidTr="00826499">
        <w:trPr>
          <w:trHeight w:val="266"/>
        </w:trPr>
        <w:tc>
          <w:tcPr>
            <w:tcW w:w="1907" w:type="dxa"/>
            <w:shd w:val="clear" w:color="auto" w:fill="auto"/>
            <w:vAlign w:val="center"/>
          </w:tcPr>
          <w:p w14:paraId="76609C5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35B8E3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A6B227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B15939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5CB93F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DF9617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5D10D1CE" w14:textId="77777777" w:rsidR="00FC2B2A" w:rsidRPr="004136CF" w:rsidRDefault="00FC2B2A" w:rsidP="001C27BE">
      <w:pPr>
        <w:rPr>
          <w:rFonts w:ascii="Arial" w:eastAsia="Calibri" w:hAnsi="Arial" w:cs="Arial"/>
          <w:b/>
          <w:sz w:val="21"/>
          <w:szCs w:val="21"/>
        </w:rPr>
      </w:pPr>
    </w:p>
    <w:p w14:paraId="694DC55E"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05D5E213" w14:textId="77777777" w:rsidTr="00826499">
        <w:tc>
          <w:tcPr>
            <w:tcW w:w="2772" w:type="dxa"/>
            <w:gridSpan w:val="2"/>
            <w:shd w:val="clear" w:color="auto" w:fill="FABF8F"/>
            <w:vAlign w:val="center"/>
          </w:tcPr>
          <w:p w14:paraId="679998D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0A885276"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2AD025C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0E450906"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0977EF98"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592F477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4C02BA98" w14:textId="77777777" w:rsidTr="00826499">
        <w:trPr>
          <w:trHeight w:val="1160"/>
        </w:trPr>
        <w:tc>
          <w:tcPr>
            <w:tcW w:w="2772" w:type="dxa"/>
            <w:gridSpan w:val="2"/>
            <w:shd w:val="clear" w:color="auto" w:fill="auto"/>
            <w:vAlign w:val="center"/>
          </w:tcPr>
          <w:p w14:paraId="794EA2B4"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58C4CF3F"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114F8778"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30CC96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0C985BB4"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7DF47844" w14:textId="77777777" w:rsidTr="00826499">
        <w:trPr>
          <w:trHeight w:val="491"/>
        </w:trPr>
        <w:tc>
          <w:tcPr>
            <w:tcW w:w="6038" w:type="dxa"/>
            <w:gridSpan w:val="5"/>
            <w:shd w:val="clear" w:color="auto" w:fill="BFBFBF"/>
            <w:vAlign w:val="center"/>
          </w:tcPr>
          <w:p w14:paraId="1FBD2785" w14:textId="77777777" w:rsidR="00FC2B2A" w:rsidRPr="006F7020" w:rsidRDefault="00FC2B2A" w:rsidP="00826499">
            <w:pPr>
              <w:contextualSpacing/>
              <w:rPr>
                <w:rFonts w:ascii="Arial" w:eastAsia="Calibri" w:hAnsi="Arial" w:cs="Arial"/>
                <w:b/>
                <w:bCs/>
                <w:sz w:val="18"/>
                <w:szCs w:val="18"/>
              </w:rPr>
            </w:pPr>
          </w:p>
          <w:p w14:paraId="36A1EC0A"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7CE9037C"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1237B3A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9A51F38" w14:textId="77777777" w:rsidTr="00826499">
        <w:trPr>
          <w:trHeight w:val="320"/>
        </w:trPr>
        <w:tc>
          <w:tcPr>
            <w:tcW w:w="6038" w:type="dxa"/>
            <w:gridSpan w:val="5"/>
            <w:shd w:val="clear" w:color="auto" w:fill="auto"/>
            <w:vAlign w:val="center"/>
          </w:tcPr>
          <w:p w14:paraId="26B6BE0B" w14:textId="77777777" w:rsidR="00FC2B2A" w:rsidRPr="006F7020" w:rsidRDefault="00FC2B2A" w:rsidP="00826499">
            <w:pPr>
              <w:contextualSpacing/>
              <w:rPr>
                <w:rFonts w:ascii="Arial" w:eastAsia="Calibri" w:hAnsi="Arial" w:cs="Arial"/>
                <w:sz w:val="16"/>
                <w:szCs w:val="16"/>
              </w:rPr>
            </w:pPr>
          </w:p>
          <w:p w14:paraId="4BA570D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24E758A1" w14:textId="77777777" w:rsidR="00FC2B2A" w:rsidRPr="006F7020" w:rsidRDefault="00FC2B2A" w:rsidP="00826499">
            <w:pPr>
              <w:contextualSpacing/>
              <w:rPr>
                <w:rFonts w:ascii="Arial" w:eastAsia="Calibri" w:hAnsi="Arial" w:cs="Arial"/>
                <w:sz w:val="16"/>
                <w:szCs w:val="16"/>
              </w:rPr>
            </w:pPr>
          </w:p>
          <w:p w14:paraId="5A3FCE83"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5CE25001" w14:textId="77777777" w:rsidR="00FC2B2A" w:rsidRPr="006F7020" w:rsidRDefault="00FC2B2A" w:rsidP="00826499">
            <w:pPr>
              <w:contextualSpacing/>
              <w:rPr>
                <w:rFonts w:ascii="Arial" w:eastAsia="Calibri" w:hAnsi="Arial" w:cs="Arial"/>
                <w:sz w:val="16"/>
                <w:szCs w:val="16"/>
                <w:u w:val="single"/>
                <w:shd w:val="clear" w:color="auto" w:fill="BFBFBF"/>
              </w:rPr>
            </w:pPr>
          </w:p>
          <w:p w14:paraId="71241D1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117CD652" w14:textId="77777777" w:rsidR="00FC2B2A" w:rsidRPr="006F7020" w:rsidRDefault="00FC2B2A" w:rsidP="00826499">
            <w:pPr>
              <w:contextualSpacing/>
              <w:rPr>
                <w:rFonts w:ascii="Arial" w:eastAsia="Calibri" w:hAnsi="Arial" w:cs="Arial"/>
                <w:sz w:val="16"/>
                <w:szCs w:val="16"/>
              </w:rPr>
            </w:pPr>
          </w:p>
          <w:p w14:paraId="7D36CF0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AB1CF3C"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7A507932" w14:textId="77777777" w:rsidTr="00826499">
              <w:tc>
                <w:tcPr>
                  <w:tcW w:w="4579" w:type="dxa"/>
                  <w:shd w:val="clear" w:color="auto" w:fill="auto"/>
                </w:tcPr>
                <w:p w14:paraId="5267FC8C"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53514958" w14:textId="77777777" w:rsidTr="00826499">
              <w:tc>
                <w:tcPr>
                  <w:tcW w:w="4579" w:type="dxa"/>
                  <w:shd w:val="clear" w:color="auto" w:fill="auto"/>
                </w:tcPr>
                <w:p w14:paraId="7C467A6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36D2E2BD"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7077A941"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2793987F" w14:textId="77777777" w:rsidTr="00826499">
        <w:trPr>
          <w:trHeight w:val="311"/>
        </w:trPr>
        <w:tc>
          <w:tcPr>
            <w:tcW w:w="1907" w:type="dxa"/>
            <w:shd w:val="clear" w:color="auto" w:fill="FDE9D9"/>
            <w:vAlign w:val="center"/>
          </w:tcPr>
          <w:p w14:paraId="0EAB83E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64EF3517"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47D491D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40EBC0D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2F50F85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0547A2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53DEDB65"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66B17342" w14:textId="77777777" w:rsidTr="00826499">
        <w:trPr>
          <w:trHeight w:val="266"/>
        </w:trPr>
        <w:tc>
          <w:tcPr>
            <w:tcW w:w="1907" w:type="dxa"/>
            <w:shd w:val="clear" w:color="auto" w:fill="auto"/>
            <w:vAlign w:val="center"/>
          </w:tcPr>
          <w:p w14:paraId="644DFBB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EBE11B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CBB685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C9E7B9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6F738B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548033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21147B2" w14:textId="77777777" w:rsidTr="00826499">
        <w:trPr>
          <w:trHeight w:val="266"/>
        </w:trPr>
        <w:tc>
          <w:tcPr>
            <w:tcW w:w="1907" w:type="dxa"/>
            <w:shd w:val="clear" w:color="auto" w:fill="auto"/>
            <w:vAlign w:val="center"/>
          </w:tcPr>
          <w:p w14:paraId="409F900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466443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2532D9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C081A18"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DDE05A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98C9A8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CB916A2" w14:textId="77777777" w:rsidTr="00826499">
        <w:trPr>
          <w:trHeight w:val="266"/>
        </w:trPr>
        <w:tc>
          <w:tcPr>
            <w:tcW w:w="1907" w:type="dxa"/>
            <w:shd w:val="clear" w:color="auto" w:fill="auto"/>
            <w:vAlign w:val="center"/>
          </w:tcPr>
          <w:p w14:paraId="2BF84DE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FD199B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703ED6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CB7917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9543E2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FE203C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71776D2" w14:textId="77777777" w:rsidTr="00826499">
        <w:trPr>
          <w:trHeight w:val="266"/>
        </w:trPr>
        <w:tc>
          <w:tcPr>
            <w:tcW w:w="1907" w:type="dxa"/>
            <w:shd w:val="clear" w:color="auto" w:fill="auto"/>
            <w:vAlign w:val="center"/>
          </w:tcPr>
          <w:p w14:paraId="73A6173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5D4CAE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F78F5E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E7F888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DA5471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8A4D8A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3BE5C1D6" w14:textId="77777777" w:rsidTr="00826499">
        <w:trPr>
          <w:trHeight w:val="266"/>
        </w:trPr>
        <w:tc>
          <w:tcPr>
            <w:tcW w:w="1907" w:type="dxa"/>
            <w:shd w:val="clear" w:color="auto" w:fill="auto"/>
            <w:vAlign w:val="center"/>
          </w:tcPr>
          <w:p w14:paraId="0A364A8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FD5062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A594D4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EF73B9F"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DB7028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0E8BE9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784A140B" w14:textId="77777777" w:rsidR="00FC2B2A" w:rsidRDefault="00FC2B2A" w:rsidP="001C27BE">
      <w:pPr>
        <w:rPr>
          <w:rFonts w:ascii="Arial" w:eastAsia="Calibri" w:hAnsi="Arial" w:cs="Arial"/>
          <w:b/>
          <w:sz w:val="18"/>
          <w:szCs w:val="18"/>
        </w:rPr>
      </w:pPr>
    </w:p>
    <w:p w14:paraId="4CEFDA03" w14:textId="77777777" w:rsidR="00FC2B2A" w:rsidRDefault="00FC2B2A" w:rsidP="001C27BE">
      <w:pPr>
        <w:rPr>
          <w:rFonts w:ascii="Arial" w:eastAsia="Calibri" w:hAnsi="Arial" w:cs="Arial"/>
          <w:b/>
          <w:sz w:val="18"/>
          <w:szCs w:val="18"/>
        </w:rPr>
      </w:pPr>
    </w:p>
    <w:p w14:paraId="288B9436" w14:textId="77777777" w:rsidR="00FC2B2A" w:rsidRDefault="00FC2B2A" w:rsidP="001C27BE">
      <w:pPr>
        <w:rPr>
          <w:rFonts w:ascii="Arial" w:eastAsia="Calibri" w:hAnsi="Arial" w:cs="Arial"/>
          <w:b/>
          <w:sz w:val="18"/>
          <w:szCs w:val="18"/>
        </w:rPr>
      </w:pPr>
    </w:p>
    <w:p w14:paraId="0DC19D68" w14:textId="77777777" w:rsidR="00FC2B2A" w:rsidRDefault="00FC2B2A" w:rsidP="001C27BE">
      <w:pPr>
        <w:rPr>
          <w:rFonts w:ascii="Arial" w:eastAsia="Calibri" w:hAnsi="Arial" w:cs="Arial"/>
          <w:b/>
          <w:sz w:val="18"/>
          <w:szCs w:val="18"/>
        </w:rPr>
      </w:pPr>
    </w:p>
    <w:p w14:paraId="57C064B0" w14:textId="77777777" w:rsidR="00FC2B2A" w:rsidRDefault="00FC2B2A" w:rsidP="001C27BE">
      <w:pPr>
        <w:rPr>
          <w:rFonts w:ascii="Arial" w:eastAsia="Calibri" w:hAnsi="Arial" w:cs="Arial"/>
          <w:b/>
          <w:sz w:val="18"/>
          <w:szCs w:val="18"/>
        </w:rPr>
      </w:pPr>
    </w:p>
    <w:p w14:paraId="0AE39FD6" w14:textId="77777777" w:rsidR="00FC2B2A" w:rsidRPr="000C5D33" w:rsidRDefault="00FC2B2A" w:rsidP="00973D4F">
      <w:pPr>
        <w:rPr>
          <w:rFonts w:ascii="Arial" w:eastAsia="Calibri" w:hAnsi="Arial" w:cs="Arial"/>
          <w:b/>
          <w:sz w:val="18"/>
          <w:szCs w:val="18"/>
        </w:rPr>
      </w:pPr>
    </w:p>
    <w:p w14:paraId="59779DCC" w14:textId="77777777" w:rsidR="00061204" w:rsidRPr="004136CF" w:rsidRDefault="00061204" w:rsidP="00973D4F">
      <w:pPr>
        <w:rPr>
          <w:rFonts w:ascii="Arial" w:hAnsi="Arial" w:cs="Arial"/>
          <w:b/>
          <w:color w:val="FF0000"/>
          <w:spacing w:val="-8"/>
          <w:sz w:val="18"/>
        </w:rPr>
      </w:pPr>
    </w:p>
    <w:p w14:paraId="5CED78C5" w14:textId="77777777" w:rsidR="008203A4" w:rsidRPr="006F7020" w:rsidRDefault="008203A4" w:rsidP="00C34F2E">
      <w:pPr>
        <w:ind w:left="-630"/>
        <w:contextualSpacing/>
        <w:jc w:val="center"/>
        <w:rPr>
          <w:rFonts w:ascii="Arial" w:hAnsi="Arial" w:cs="Arial"/>
          <w:b/>
          <w:color w:val="000000"/>
          <w:spacing w:val="-8"/>
          <w:sz w:val="18"/>
        </w:rPr>
      </w:pPr>
    </w:p>
    <w:p w14:paraId="1D3EF95B"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1356C" w14:textId="77777777" w:rsidR="00E742DC" w:rsidRDefault="00E742DC" w:rsidP="008231C1">
      <w:r>
        <w:separator/>
      </w:r>
    </w:p>
  </w:endnote>
  <w:endnote w:type="continuationSeparator" w:id="0">
    <w:p w14:paraId="07FB7394" w14:textId="77777777" w:rsidR="00E742DC" w:rsidRDefault="00E742DC"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86A7"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1F7B9F4E" wp14:editId="649B472E">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3406935E"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F7B9F4E"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3406935E"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56B1" w14:textId="77777777" w:rsidR="00E742DC" w:rsidRDefault="00E742DC" w:rsidP="008231C1">
      <w:r>
        <w:separator/>
      </w:r>
    </w:p>
  </w:footnote>
  <w:footnote w:type="continuationSeparator" w:id="0">
    <w:p w14:paraId="639D0232" w14:textId="77777777" w:rsidR="00E742DC" w:rsidRDefault="00E742DC"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E742DC"/>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E62F9"/>
    <w:rsid w:val="001E776B"/>
    <w:rsid w:val="001E7E5C"/>
    <w:rsid w:val="001F34AB"/>
    <w:rsid w:val="001F435B"/>
    <w:rsid w:val="00210202"/>
    <w:rsid w:val="00225344"/>
    <w:rsid w:val="002312A9"/>
    <w:rsid w:val="00235960"/>
    <w:rsid w:val="00242D2B"/>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519E4"/>
    <w:rsid w:val="00851C4D"/>
    <w:rsid w:val="008525A8"/>
    <w:rsid w:val="008573E1"/>
    <w:rsid w:val="00862C34"/>
    <w:rsid w:val="00867917"/>
    <w:rsid w:val="00870964"/>
    <w:rsid w:val="0087432A"/>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D5ED9"/>
    <w:rsid w:val="009E0E86"/>
    <w:rsid w:val="009E1BAA"/>
    <w:rsid w:val="009E1CCA"/>
    <w:rsid w:val="00A0035B"/>
    <w:rsid w:val="00A0114F"/>
    <w:rsid w:val="00A06147"/>
    <w:rsid w:val="00A06D82"/>
    <w:rsid w:val="00A11897"/>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B7104"/>
    <w:rsid w:val="00CC0537"/>
    <w:rsid w:val="00CC7800"/>
    <w:rsid w:val="00CD419B"/>
    <w:rsid w:val="00CE3036"/>
    <w:rsid w:val="00CE4356"/>
    <w:rsid w:val="00CF04F6"/>
    <w:rsid w:val="00D029B8"/>
    <w:rsid w:val="00D0380F"/>
    <w:rsid w:val="00D0577E"/>
    <w:rsid w:val="00D063E1"/>
    <w:rsid w:val="00D066A3"/>
    <w:rsid w:val="00D0674E"/>
    <w:rsid w:val="00D1053E"/>
    <w:rsid w:val="00D137C6"/>
    <w:rsid w:val="00D13E26"/>
    <w:rsid w:val="00D157AD"/>
    <w:rsid w:val="00D2766C"/>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2DC"/>
    <w:rsid w:val="00E74B54"/>
    <w:rsid w:val="00E826B5"/>
    <w:rsid w:val="00E875D8"/>
    <w:rsid w:val="00EA238B"/>
    <w:rsid w:val="00EB6EC7"/>
    <w:rsid w:val="00EC0EF5"/>
    <w:rsid w:val="00ED1100"/>
    <w:rsid w:val="00ED7855"/>
    <w:rsid w:val="00ED7CC8"/>
    <w:rsid w:val="00EE1446"/>
    <w:rsid w:val="00EE61C5"/>
    <w:rsid w:val="00EF7B9B"/>
    <w:rsid w:val="00EF7BD4"/>
    <w:rsid w:val="00F03884"/>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708B26"/>
  <w14:defaultImageDpi w14:val="330"/>
  <w15:docId w15:val="{D86A5BD4-8E71-47D5-A428-11B3CAF7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5\FY25%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2.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customXml/itemProps3.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customXml/itemProps4.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1</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Mills, Tonya</dc:creator>
  <cp:keywords/>
  <dc:description/>
  <cp:lastModifiedBy>Mills, Tonya (OCFO)</cp:lastModifiedBy>
  <cp:revision>1</cp:revision>
  <cp:lastPrinted>2019-07-22T17:23:00Z</cp:lastPrinted>
  <dcterms:created xsi:type="dcterms:W3CDTF">2025-03-27T14:55:00Z</dcterms:created>
  <dcterms:modified xsi:type="dcterms:W3CDTF">2025-03-27T14:56:00Z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